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Bury South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Bury South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Bury South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Bury South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Bury South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Bury South are estimated to have a score of 1-2 on the PGSI (low-risk gambling), whilst </w:t>
      </w:r>
      <w:r w:rsidRPr="00773DF7">
        <w:rPr>
          <w:rFonts w:ascii="Libre Franklin Light" w:hAnsi="Libre Franklin Light" w:cs="Calibri Light"/>
          <w:b/>
          <w:bCs/>
          <w:color w:val="C45911" w:themeColor="accent2" w:themeShade="BF"/>
        </w:rPr>
        <w:t xml:space="preserve">4.1%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65.9% </w:t>
      </w:r>
      <w:r w:rsidRPr="004747BF">
        <w:rPr>
          <w:rFonts w:ascii="Libre Franklin Light" w:eastAsia="Times New Roman" w:hAnsi="Libre Franklin Light" w:cs="Calibri Light"/>
        </w:rPr>
        <w:t xml:space="preserve">of those respondents classified as PGSI 8+ in Bury South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Bury South is estimated to be </w:t>
      </w:r>
      <w:r w:rsidRPr="00773DF7">
        <w:rPr>
          <w:rFonts w:ascii="Libre Franklin Light" w:eastAsia="Times New Roman" w:hAnsi="Libre Franklin Light" w:cs="Calibri Light"/>
          <w:b/>
          <w:bCs/>
          <w:color w:val="C45911" w:themeColor="accent2" w:themeShade="BF"/>
        </w:rPr>
        <w:t xml:space="preserve">£2,752,287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Bury South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Bury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Bury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Bury South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ury S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Bury South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ury S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Bury South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11.3%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Bury South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65.9%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ury S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Bury South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11.3%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Bury South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Bury South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Bury South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Bury South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Bury South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£2,752,287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Bury South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£44,830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£927,115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£66,415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£18,679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£34,245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£1,661,003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£2,752,287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Bury South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Bury South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Bury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Bury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Bury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Bury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Bury South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Bury South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Bury South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similar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17.4%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Bury South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Bury South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Bury South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67B2371-E36E-4553-83A4-FF0F3D36DC1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